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Sutton and Cheam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Sutton and Cheam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Sutton and Cheam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Sutton and Cheam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Sutton and Cheam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Sutton and Cheam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Sutton and Cheam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Sutton and Cheam is estimated to be </w:t>
      </w:r>
      <w:r w:rsidRPr="00773DF7">
        <w:rPr>
          <w:rFonts w:ascii="Libre Franklin Light" w:eastAsia="Times New Roman" w:hAnsi="Libre Franklin Light" w:cs="Calibri Light"/>
          <w:b/>
          <w:bCs/>
          <w:color w:val="C45911" w:themeColor="accent2" w:themeShade="BF"/>
        </w:rPr>
        <w:t xml:space="preserve">£1,833,542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Sutton and Cheam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 and Cheam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 and Cheam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Sutton and Cheam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tton and Che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Sutton and Cheam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tton and Che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Sutton and Cheam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 and Cheam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tton and Che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Sutton and Cheam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Sutton and Cheam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 and Cheam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Sutton and Cheam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Sutton and Cheam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Sutton and Cheam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£1,833,542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Sutton and Cheam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£29,865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£617,633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£44,245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£1,106,541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£1,833,542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Sutton and Cheam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Sutton and Cheam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and Cheam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and Cheam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and Cheam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and Cheam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Sutton and Cheam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Sutton and Cheam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 and Cheam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 and Cheam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Sutton and Cheam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Sutton and Cheam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3545FF9-5241-4FBA-B6A4-AA3A9702557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